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Crewe and Nantwich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Crewe and Nantwich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Crewe and Nantwich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Crewe and Nantwich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Crewe and Nantwich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Crewe and Nantwich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65.5% </w:t>
      </w:r>
      <w:r w:rsidRPr="004747BF">
        <w:rPr>
          <w:rFonts w:ascii="Libre Franklin Light" w:eastAsia="Times New Roman" w:hAnsi="Libre Franklin Light" w:cs="Calibri Light"/>
        </w:rPr>
        <w:t xml:space="preserve">of those respondents classified as PGSI 8+ in Crewe and Nantwich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Crewe and Nantwich is estimated to be </w:t>
      </w:r>
      <w:r w:rsidRPr="00773DF7">
        <w:rPr>
          <w:rFonts w:ascii="Libre Franklin Light" w:eastAsia="Times New Roman" w:hAnsi="Libre Franklin Light" w:cs="Calibri Light"/>
          <w:b/>
          <w:bCs/>
          <w:color w:val="C45911" w:themeColor="accent2" w:themeShade="BF"/>
        </w:rPr>
        <w:t xml:space="preserve">£1,954,898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Crewe and Nantwich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Crewe and Nantwich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Crewe and Nantwich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Crewe and Nantwich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ewe and Nant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Crewe and Nantwich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ewe and Nant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Crewe and Nantwich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Crewe and Nantwich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ewe and Nant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Crewe and Nantwich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Crewe and Nantwich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Crewe and Nantwich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Crewe and Nantwich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Crewe and Nantwich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Crewe and Nantwich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£1,954,898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Crewe and Nantwich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£31,842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£658,512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£47,173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£1,179,779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£1,954,898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Crewe and Nantwich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Crewe and Nantwich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Crewe and Nantwich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Crewe and Nantwich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Crewe and Nantwich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Crewe and Nantwich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Crewe and Nantwich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Crewe and Nantwich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Crewe and Nantwich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Crewe and Nantwich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Crewe and Nantwich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Crewe and Nantwich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A509DE1-5496-46CD-AF28-E065EAB42A7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